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E94D5" w14:textId="77777777" w:rsidR="00BE6A16" w:rsidRDefault="00BE6A16" w:rsidP="00BE6A16">
      <w:pPr>
        <w:pStyle w:val="CRCoverPage"/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#S2-172</w:t>
      </w:r>
      <w:r>
        <w:rPr>
          <w:rFonts w:cs="Arial"/>
          <w:b/>
          <w:sz w:val="24"/>
        </w:rPr>
        <w:tab/>
        <w:t>S2-2509877</w:t>
      </w:r>
    </w:p>
    <w:p w14:paraId="10073A4A" w14:textId="77777777" w:rsidR="00BE6A16" w:rsidRDefault="00BE6A16" w:rsidP="00BE6A16">
      <w:pPr>
        <w:pStyle w:val="CRCoverPage"/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17 - 21 November, 2025, Dallas, USA</w:t>
      </w:r>
    </w:p>
    <w:p w14:paraId="1B0A067C" w14:textId="77777777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42C15FD9" w14:textId="3D900E47" w:rsidR="00CE6C85" w:rsidRPr="00CE6C85" w:rsidRDefault="00CE6C85" w:rsidP="00CE6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</w:r>
      <w:r w:rsidRPr="00EC0E6B">
        <w:rPr>
          <w:b/>
          <w:i/>
          <w:noProof/>
          <w:sz w:val="24"/>
          <w:szCs w:val="24"/>
        </w:rPr>
        <w:t>S5</w:t>
      </w:r>
      <w:r w:rsidRPr="00EC0E6B">
        <w:rPr>
          <w:b/>
          <w:noProof/>
          <w:sz w:val="24"/>
          <w:szCs w:val="24"/>
        </w:rPr>
        <w:t>-254</w:t>
      </w:r>
      <w:r w:rsidR="00EC0E6B">
        <w:rPr>
          <w:b/>
          <w:noProof/>
          <w:sz w:val="24"/>
          <w:szCs w:val="24"/>
        </w:rPr>
        <w:t>846</w:t>
      </w:r>
    </w:p>
    <w:p w14:paraId="0F86E4E5" w14:textId="77777777" w:rsidR="00CE6C85" w:rsidRDefault="00CE6C85" w:rsidP="00CE6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4507EF98" w14:textId="77777777" w:rsidR="00CE6C85" w:rsidRPr="000F4E43" w:rsidRDefault="00CE6C85" w:rsidP="00CE6C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11A1E583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0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3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3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4"/>
    <w:bookmarkEnd w:id="5"/>
    <w:bookmarkEnd w:id="6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AE0445">
        <w:rPr>
          <w:rFonts w:ascii="Arial" w:eastAsia="Times New Roman" w:hAnsi="Arial" w:cs="Arial"/>
          <w:b/>
          <w:bCs/>
          <w:sz w:val="22"/>
          <w:szCs w:val="22"/>
        </w:rPr>
        <w:t>NR_AIML_air-Core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2DD920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A2EF5">
        <w:rPr>
          <w:rFonts w:ascii="Arial" w:hAnsi="Arial" w:cs="Arial"/>
          <w:b/>
          <w:sz w:val="22"/>
          <w:szCs w:val="22"/>
        </w:rPr>
        <w:t>SA5</w:t>
      </w:r>
    </w:p>
    <w:p w14:paraId="639CC36F" w14:textId="4E9B058A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DE1C56">
        <w:rPr>
          <w:rFonts w:ascii="Arial" w:hAnsi="Arial" w:cs="Arial"/>
          <w:b/>
          <w:sz w:val="22"/>
          <w:szCs w:val="22"/>
          <w:lang w:val="sv-SE"/>
        </w:rPr>
        <w:t>To: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</w:t>
      </w:r>
      <w:r w:rsidR="00DE1C56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RAN2</w:t>
      </w:r>
    </w:p>
    <w:p w14:paraId="10026E11" w14:textId="6EEAB7B6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bookmarkStart w:id="7" w:name="OLE_LINK45"/>
      <w:bookmarkStart w:id="8" w:name="OLE_LINK46"/>
      <w:r w:rsidRPr="00DE1C56">
        <w:rPr>
          <w:rFonts w:ascii="Arial" w:hAnsi="Arial" w:cs="Arial"/>
          <w:b/>
          <w:sz w:val="22"/>
          <w:szCs w:val="22"/>
          <w:lang w:val="sv-SE"/>
        </w:rPr>
        <w:t>Cc: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E420E7">
        <w:rPr>
          <w:rFonts w:ascii="Arial" w:hAnsi="Arial" w:cs="Arial"/>
          <w:b/>
          <w:bCs/>
          <w:sz w:val="22"/>
          <w:szCs w:val="22"/>
          <w:lang w:val="sv-SE"/>
        </w:rPr>
        <w:t xml:space="preserve">SA3, 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RAN1</w:t>
      </w:r>
    </w:p>
    <w:bookmarkEnd w:id="7"/>
    <w:bookmarkEnd w:id="8"/>
    <w:p w14:paraId="48453580" w14:textId="77777777" w:rsidR="00F94E1B" w:rsidRPr="00DE1C56" w:rsidRDefault="00F94E1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FC359BA" w14:textId="77777777" w:rsidR="00EA2EF5" w:rsidRPr="00CC5A67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C5A67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CC5A67">
        <w:rPr>
          <w:rFonts w:ascii="Arial" w:hAnsi="Arial" w:cs="Arial"/>
          <w:b/>
          <w:bCs/>
          <w:sz w:val="22"/>
          <w:szCs w:val="22"/>
          <w:lang w:val="sv-SE"/>
        </w:rPr>
        <w:t>Hassan Al-Kanani</w:t>
      </w:r>
      <w:r w:rsidR="00B554B8"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39499E58" w14:textId="77777777" w:rsidR="00EA2EF5" w:rsidRDefault="00EA2EF5">
      <w:pPr>
        <w:spacing w:after="60"/>
        <w:ind w:left="1985" w:hanging="1985"/>
      </w:pPr>
    </w:p>
    <w:p w14:paraId="6875EE5D" w14:textId="77777777" w:rsidR="00EA2EF5" w:rsidRDefault="00EA2EF5">
      <w:pPr>
        <w:spacing w:after="60"/>
        <w:ind w:left="1985" w:hanging="1985"/>
      </w:pPr>
    </w:p>
    <w:p w14:paraId="1AD42437" w14:textId="2ABFF5E6" w:rsidR="00F94E1B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43C9B"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1C7997ED" w14:textId="77777777" w:rsidR="00737459" w:rsidRDefault="00737459" w:rsidP="00737459">
      <w:pPr>
        <w:rPr>
          <w:lang w:eastAsia="zh-CN"/>
        </w:rPr>
      </w:pPr>
      <w:bookmarkStart w:id="9" w:name="_Hlk175179351"/>
      <w:bookmarkStart w:id="10" w:name="OLE_LINK1"/>
      <w:bookmarkStart w:id="11" w:name="OLE_LINK2"/>
      <w:r w:rsidRPr="005549C3">
        <w:rPr>
          <w:lang w:val="en-CA" w:eastAsia="zh-CN"/>
        </w:rPr>
        <w:t xml:space="preserve">SA5 thanks RAN for the incoming LS on </w:t>
      </w:r>
      <w:r w:rsidRPr="00EA2EF5">
        <w:rPr>
          <w:lang w:eastAsia="zh-CN"/>
        </w:rPr>
        <w:t>specification of dataset and model parameters exchange</w:t>
      </w:r>
      <w:r>
        <w:rPr>
          <w:lang w:eastAsia="zh-CN"/>
        </w:rPr>
        <w:t>.</w:t>
      </w:r>
    </w:p>
    <w:p w14:paraId="7FC60E00" w14:textId="4C06264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>
        <w:rPr>
          <w:lang w:eastAsia="zh-CN"/>
        </w:rPr>
        <w:t>/</w:t>
      </w:r>
      <w:r w:rsidRPr="00DE1C56">
        <w:rPr>
          <w:lang w:eastAsia="zh-CN"/>
        </w:rPr>
        <w:t>S5-253287</w:t>
      </w:r>
      <w:r w:rsidRPr="003637E0">
        <w:rPr>
          <w:lang w:eastAsia="zh-CN"/>
        </w:rPr>
        <w:t xml:space="preserve">), confirming that non-OTA approaches involving OAM </w:t>
      </w:r>
      <w:r>
        <w:rPr>
          <w:lang w:eastAsia="zh-CN"/>
        </w:rPr>
        <w:t>is</w:t>
      </w:r>
      <w:r w:rsidRPr="003637E0">
        <w:rPr>
          <w:lang w:eastAsia="zh-CN"/>
        </w:rPr>
        <w:t xml:space="preserve"> feasible subject to further evaluation.</w:t>
      </w:r>
    </w:p>
    <w:p w14:paraId="6C140AF6" w14:textId="4C4CC080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part of the ongoing Rel-20 Study on AI/ML management phase 3.</w:t>
      </w:r>
    </w:p>
    <w:p w14:paraId="57F56E09" w14:textId="77777777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9"/>
    <w:bookmarkEnd w:id="10"/>
    <w:bookmarkEnd w:id="11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306328D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>SA</w:t>
      </w:r>
      <w:r w:rsidR="00E420E7">
        <w:t>, RAN</w:t>
      </w:r>
      <w:r w:rsidR="00EA2EF5">
        <w:t xml:space="preserve"> </w:t>
      </w:r>
      <w:r w:rsidR="0088218F">
        <w:t xml:space="preserve">and </w:t>
      </w:r>
      <w:r w:rsidR="008B6507" w:rsidRPr="008B6507">
        <w:t>RAN</w:t>
      </w:r>
      <w:r w:rsidR="00E420E7">
        <w:t>2</w:t>
      </w:r>
      <w:r w:rsidR="008B6507" w:rsidRPr="008B6507">
        <w:t xml:space="preserve">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2393C" w14:textId="77777777" w:rsidR="00293CD6" w:rsidRDefault="00293CD6">
      <w:pPr>
        <w:spacing w:after="0"/>
      </w:pPr>
      <w:r>
        <w:separator/>
      </w:r>
    </w:p>
  </w:endnote>
  <w:endnote w:type="continuationSeparator" w:id="0">
    <w:p w14:paraId="123B1BED" w14:textId="77777777" w:rsidR="00293CD6" w:rsidRDefault="00293C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05555" w14:textId="77777777" w:rsidR="00293CD6" w:rsidRDefault="00293CD6">
      <w:pPr>
        <w:spacing w:after="0"/>
      </w:pPr>
      <w:r>
        <w:separator/>
      </w:r>
    </w:p>
  </w:footnote>
  <w:footnote w:type="continuationSeparator" w:id="0">
    <w:p w14:paraId="4E7D8260" w14:textId="77777777" w:rsidR="00293CD6" w:rsidRDefault="00293C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3CD6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45F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1209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E6A16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2709"/>
    <w:rsid w:val="00E24C1B"/>
    <w:rsid w:val="00E26846"/>
    <w:rsid w:val="00E36BBF"/>
    <w:rsid w:val="00E420E7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F0517C"/>
    <w:rsid w:val="00F11DC1"/>
    <w:rsid w:val="00F23698"/>
    <w:rsid w:val="00F244B6"/>
    <w:rsid w:val="00F25496"/>
    <w:rsid w:val="00F47FDE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256</Words>
  <Characters>1415</Characters>
  <Application>Microsoft Office Word</Application>
  <DocSecurity>0</DocSecurity>
  <Lines>25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2002-04-23T07:10:00Z</cp:lastPrinted>
  <dcterms:created xsi:type="dcterms:W3CDTF">2025-10-27T05:46:00Z</dcterms:created>
  <dcterms:modified xsi:type="dcterms:W3CDTF">2025-10-27T05:46:00Z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